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F1C84" w14:textId="66705678" w:rsidR="00BA00AB" w:rsidRDefault="00902C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BOND</w:t>
      </w:r>
      <w:r>
        <w:rPr>
          <w:rFonts w:cs="Times New Roman"/>
          <w:szCs w:val="24"/>
        </w:rPr>
        <w:t xml:space="preserve">       (d.1499)</w:t>
      </w:r>
    </w:p>
    <w:p w14:paraId="1563242A" w14:textId="77777777" w:rsidR="00902C49" w:rsidRDefault="00902C49" w:rsidP="009139A6">
      <w:pPr>
        <w:pStyle w:val="NoSpacing"/>
        <w:rPr>
          <w:rFonts w:cs="Times New Roman"/>
          <w:szCs w:val="24"/>
        </w:rPr>
      </w:pPr>
    </w:p>
    <w:p w14:paraId="1DBDEA7C" w14:textId="77777777" w:rsidR="00902C49" w:rsidRDefault="00902C49" w:rsidP="009139A6">
      <w:pPr>
        <w:pStyle w:val="NoSpacing"/>
        <w:rPr>
          <w:rFonts w:cs="Times New Roman"/>
          <w:szCs w:val="24"/>
        </w:rPr>
      </w:pPr>
    </w:p>
    <w:p w14:paraId="42E6E781" w14:textId="4D2ACE0A" w:rsidR="00902C49" w:rsidRDefault="00902C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died.</w:t>
      </w:r>
    </w:p>
    <w:p w14:paraId="764523B5" w14:textId="7A79EFFC" w:rsidR="00902C49" w:rsidRDefault="00902C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(England, Extracted Parish and Court Records, 1399-1759)</w:t>
      </w:r>
    </w:p>
    <w:p w14:paraId="038E6E97" w14:textId="77777777" w:rsidR="00902C49" w:rsidRDefault="00902C49" w:rsidP="009139A6">
      <w:pPr>
        <w:pStyle w:val="NoSpacing"/>
        <w:rPr>
          <w:rFonts w:cs="Times New Roman"/>
          <w:szCs w:val="24"/>
        </w:rPr>
      </w:pPr>
    </w:p>
    <w:p w14:paraId="397FCFE8" w14:textId="77777777" w:rsidR="00902C49" w:rsidRDefault="00902C49" w:rsidP="009139A6">
      <w:pPr>
        <w:pStyle w:val="NoSpacing"/>
        <w:rPr>
          <w:rFonts w:cs="Times New Roman"/>
          <w:szCs w:val="24"/>
        </w:rPr>
      </w:pPr>
    </w:p>
    <w:p w14:paraId="7BD6A845" w14:textId="75C1E6E0" w:rsidR="00902C49" w:rsidRPr="00902C49" w:rsidRDefault="00902C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November 2023</w:t>
      </w:r>
    </w:p>
    <w:sectPr w:rsidR="00902C49" w:rsidRPr="00902C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7FF1E" w14:textId="77777777" w:rsidR="00902C49" w:rsidRDefault="00902C49" w:rsidP="009139A6">
      <w:r>
        <w:separator/>
      </w:r>
    </w:p>
  </w:endnote>
  <w:endnote w:type="continuationSeparator" w:id="0">
    <w:p w14:paraId="16D9A0FD" w14:textId="77777777" w:rsidR="00902C49" w:rsidRDefault="00902C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95B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BB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F86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88D7" w14:textId="77777777" w:rsidR="00902C49" w:rsidRDefault="00902C49" w:rsidP="009139A6">
      <w:r>
        <w:separator/>
      </w:r>
    </w:p>
  </w:footnote>
  <w:footnote w:type="continuationSeparator" w:id="0">
    <w:p w14:paraId="1BAEBDDC" w14:textId="77777777" w:rsidR="00902C49" w:rsidRDefault="00902C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AF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BB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D5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C49"/>
    <w:rsid w:val="000666E0"/>
    <w:rsid w:val="002510B7"/>
    <w:rsid w:val="005C130B"/>
    <w:rsid w:val="00826F5C"/>
    <w:rsid w:val="00902C4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82489"/>
  <w15:chartTrackingRefBased/>
  <w15:docId w15:val="{59A358E8-AC46-441C-882A-8C8E98D99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2023-11-30T21:07:00Z</dcterms:created>
  <dcterms:modified xsi:type="dcterms:W3CDTF">2023-11-30T21:10:00Z</dcterms:modified>
</cp:coreProperties>
</file>